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01" w:rsidRPr="008978B2" w:rsidRDefault="00AD4C0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AD4C01" w:rsidRPr="008978B2" w:rsidRDefault="00AD4C0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</w:t>
      </w:r>
      <w:r>
        <w:rPr>
          <w:rFonts w:ascii="Comic Sans MS" w:hAnsi="Comic Sans MS"/>
          <w:b/>
          <w:sz w:val="20"/>
          <w:szCs w:val="20"/>
        </w:rPr>
        <w:t>16.02.2017</w:t>
      </w:r>
    </w:p>
    <w:p w:rsidR="00AD4C01" w:rsidRPr="008978B2" w:rsidRDefault="00AD4C0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AD4C01" w:rsidRPr="008978B2" w:rsidRDefault="00AD4C0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AD4C01" w:rsidRDefault="00AD4C0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AD4C01" w:rsidRPr="008978B2" w:rsidRDefault="00AD4C0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AD4C01" w:rsidRPr="008978B2" w:rsidRDefault="00AD4C01" w:rsidP="008E65BB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AD4C01" w:rsidRDefault="00AD4C01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D4C01" w:rsidRPr="008978B2" w:rsidRDefault="00AD4C01" w:rsidP="00464920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Sınıftaki renkler panosuna yeni bir renk (SİYAH) eklenir. Ç</w:t>
      </w:r>
      <w:r w:rsidRPr="00B62773">
        <w:rPr>
          <w:rFonts w:ascii="Comic Sans MS" w:hAnsi="Comic Sans MS" w:cs="Calibri"/>
          <w:sz w:val="20"/>
          <w:szCs w:val="20"/>
        </w:rPr>
        <w:t>oc</w:t>
      </w:r>
      <w:r w:rsidRPr="00997873">
        <w:rPr>
          <w:rFonts w:ascii="Comic Sans MS" w:hAnsi="Comic Sans MS" w:cs="Calibri"/>
          <w:sz w:val="20"/>
          <w:szCs w:val="20"/>
        </w:rPr>
        <w:t>uklara n</w:t>
      </w:r>
      <w:r w:rsidRPr="0099787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Panoya ilave edilen yeni renge dikkatleri çekilir. </w:t>
      </w:r>
      <w:r w:rsidRPr="00997873">
        <w:rPr>
          <w:rFonts w:ascii="Comic Sans MS" w:hAnsi="Comic Sans MS"/>
          <w:sz w:val="20"/>
          <w:szCs w:val="20"/>
        </w:rPr>
        <w:t>Öğrenme merkezini</w:t>
      </w:r>
      <w:r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AD4C01" w:rsidRPr="008978B2" w:rsidRDefault="00AD4C0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D4C01" w:rsidRPr="008978B2" w:rsidRDefault="00AD4C0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AD4C01" w:rsidRPr="008978B2" w:rsidRDefault="00AD4C0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D4C01" w:rsidRPr="008978B2" w:rsidRDefault="00AD4C0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AD4C01" w:rsidRPr="008978B2" w:rsidRDefault="00AD4C0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D4C01" w:rsidRDefault="00AD4C01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D4C01" w:rsidRPr="004C2E48" w:rsidRDefault="00AD4C01" w:rsidP="004C2E4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“siyah’’ isimli Türkçe dil-sanat etkinliği</w:t>
      </w:r>
      <w:bookmarkStart w:id="0" w:name="_GoBack"/>
      <w:bookmarkEnd w:id="0"/>
    </w:p>
    <w:p w:rsidR="00AD4C01" w:rsidRPr="008978B2" w:rsidRDefault="00AD4C0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D4C01" w:rsidRPr="008978B2" w:rsidRDefault="00AD4C0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D4C01" w:rsidRPr="008978B2" w:rsidRDefault="00AD4C0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D4C01" w:rsidRPr="008978B2" w:rsidRDefault="00AD4C0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AD4C01" w:rsidRPr="008978B2" w:rsidRDefault="00AD4C0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AD4C01" w:rsidRPr="008978B2" w:rsidRDefault="00AD4C0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AD4C01" w:rsidRPr="008978B2" w:rsidRDefault="00AD4C0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AD4C01" w:rsidRPr="008E65BB" w:rsidRDefault="00AD4C01" w:rsidP="008978B2">
      <w:pPr>
        <w:pStyle w:val="NoSpacing"/>
        <w:rPr>
          <w:rFonts w:ascii="Comic Sans MS" w:hAnsi="Comic Sans MS"/>
          <w:sz w:val="20"/>
          <w:szCs w:val="20"/>
        </w:rPr>
      </w:pPr>
      <w:r w:rsidRPr="008E65BB">
        <w:rPr>
          <w:rFonts w:ascii="Comic Sans MS" w:hAnsi="Comic Sans MS"/>
          <w:sz w:val="20"/>
          <w:szCs w:val="20"/>
        </w:rPr>
        <w:t>*</w:t>
      </w:r>
    </w:p>
    <w:p w:rsidR="00AD4C01" w:rsidRPr="008E65BB" w:rsidRDefault="00AD4C01" w:rsidP="008E65BB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8E65BB">
        <w:rPr>
          <w:rFonts w:ascii="Comic Sans MS" w:hAnsi="Comic Sans MS"/>
          <w:sz w:val="20"/>
          <w:szCs w:val="20"/>
        </w:rPr>
        <w:t>*</w:t>
      </w:r>
    </w:p>
    <w:p w:rsidR="00AD4C01" w:rsidRPr="008E65BB" w:rsidRDefault="00AD4C01" w:rsidP="008E65BB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8E65BB">
        <w:rPr>
          <w:rFonts w:ascii="Comic Sans MS" w:hAnsi="Comic Sans MS"/>
          <w:sz w:val="20"/>
          <w:szCs w:val="20"/>
        </w:rPr>
        <w:t>*</w:t>
      </w:r>
    </w:p>
    <w:p w:rsidR="00AD4C01" w:rsidRPr="008E65BB" w:rsidRDefault="00AD4C01" w:rsidP="008E65BB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8E65BB">
        <w:rPr>
          <w:rFonts w:ascii="Comic Sans MS" w:hAnsi="Comic Sans MS"/>
          <w:sz w:val="20"/>
          <w:szCs w:val="20"/>
        </w:rPr>
        <w:t>*</w:t>
      </w:r>
    </w:p>
    <w:p w:rsidR="00AD4C01" w:rsidRPr="008E65BB" w:rsidRDefault="00AD4C01" w:rsidP="008E65BB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8E65BB">
        <w:rPr>
          <w:rFonts w:ascii="Comic Sans MS" w:hAnsi="Comic Sans MS"/>
          <w:sz w:val="20"/>
          <w:szCs w:val="20"/>
        </w:rPr>
        <w:t>*</w:t>
      </w:r>
    </w:p>
    <w:p w:rsidR="00AD4C01" w:rsidRPr="008E65BB" w:rsidRDefault="00AD4C01" w:rsidP="008E65BB"/>
    <w:p w:rsidR="00AD4C01" w:rsidRDefault="00AD4C01" w:rsidP="004C2E4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AD4C01" w:rsidRPr="008E65BB" w:rsidRDefault="00AD4C01" w:rsidP="008E65BB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SİYAH (KARA)</w:t>
      </w:r>
    </w:p>
    <w:p w:rsidR="00AD4C01" w:rsidRPr="00436F22" w:rsidRDefault="00AD4C01" w:rsidP="004C2E48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Türkçe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>
        <w:rPr>
          <w:rFonts w:ascii="Comic Sans MS" w:hAnsi="Comic Sans MS"/>
          <w:bCs/>
          <w:sz w:val="20"/>
          <w:szCs w:val="20"/>
        </w:rPr>
        <w:t xml:space="preserve">-Sanat etkinliği                     </w:t>
      </w:r>
    </w:p>
    <w:p w:rsidR="00AD4C01" w:rsidRPr="00436F22" w:rsidRDefault="00AD4C01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AD4C01" w:rsidRPr="00BB3A48" w:rsidRDefault="00AD4C0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6pt;margin-top:4.15pt;width:331.5pt;height:231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AD4C01" w:rsidRPr="008E65BB" w:rsidRDefault="00AD4C01" w:rsidP="008E65BB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E65BB"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KAZANIMLAR VE GÖSTERGELERİ</w:t>
                  </w:r>
                  <w:r w:rsidRPr="008E65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br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AD4C01" w:rsidRPr="00EA76AB" w:rsidRDefault="00AD4C01" w:rsidP="004649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6. Nesne ya da varlıkları özelliklerine göre eşleştirir. </w:t>
                  </w:r>
                </w:p>
                <w:p w:rsidR="00AD4C01" w:rsidRPr="00EA76AB" w:rsidRDefault="00AD4C01" w:rsidP="004649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Göstergeleri: Nesne/varlıkları rengine, şekline, büyüklüğüne, uzunluğuna, dokusuna, sesine, yapıldığı malzemeye, tadına, kokusuna, miktarına ve kullanım amaçları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na göre ayırt eder, eşleştirir.</w:t>
                  </w:r>
                </w:p>
                <w:p w:rsidR="00AD4C01" w:rsidRPr="00EA76AB" w:rsidRDefault="00AD4C01" w:rsidP="004649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Kazanım 7. Nesne ya da varlıkları özelliklerine göre gruplar.</w:t>
                  </w:r>
                </w:p>
                <w:p w:rsidR="00AD4C01" w:rsidRPr="00EA76AB" w:rsidRDefault="00AD4C01" w:rsidP="004649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Göstergeleri: Nesne/varlıkları rengine, şekline, büyüklüğüne, uzunluğuna, dokusuna, sesine, yapıldığı malzemeye, tadına, kokusuna,  miktarına ve ku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llanım amaçlarına göre gruplar.</w:t>
                  </w:r>
                </w:p>
                <w:p w:rsidR="00AD4C01" w:rsidRPr="00EA76AB" w:rsidRDefault="00AD4C01" w:rsidP="004649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Sosyal Duygusal Gelişim:</w:t>
                  </w:r>
                </w:p>
                <w:p w:rsidR="00AD4C01" w:rsidRPr="00EA76AB" w:rsidRDefault="00AD4C01" w:rsidP="004649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Kendini yaratıcı yollarla ifade eder. </w:t>
                  </w:r>
                </w:p>
                <w:p w:rsidR="00AD4C01" w:rsidRPr="00EA76AB" w:rsidRDefault="00AD4C01" w:rsidP="004649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Göstergeleri: Duygu, düşünce ve hayallerini özgün yollarla ifade eder.  Nesneleri alışılmışın dışında kullanır. Özgün özellikler</w:t>
                  </w:r>
                  <w:r w:rsidRPr="00EA76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taşıyan ürünler oluşturur.</w:t>
                  </w:r>
                </w:p>
                <w:p w:rsidR="00AD4C01" w:rsidRPr="00CB73A3" w:rsidRDefault="00AD4C01" w:rsidP="0046492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4C01" w:rsidRPr="00477654" w:rsidRDefault="00AD4C01" w:rsidP="0047765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7.65pt;margin-top:4.15pt;width:382pt;height:435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AD4C01" w:rsidRDefault="00AD4C01" w:rsidP="007E2DF0">
                  <w:pPr>
                    <w:pStyle w:val="hatice"/>
                    <w:numPr>
                      <w:ilvl w:val="0"/>
                      <w:numId w:val="0"/>
                    </w:numPr>
                    <w:tabs>
                      <w:tab w:val="clear" w:pos="454"/>
                    </w:tabs>
                    <w:spacing w:before="0" w:line="240" w:lineRule="atLeast"/>
                    <w:ind w:left="284"/>
                    <w:jc w:val="lef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3A63">
                    <w:rPr>
                      <w:rFonts w:ascii="Comic Sans MS" w:hAnsi="Comic Sans MS"/>
                      <w:b/>
                    </w:rPr>
                    <w:t xml:space="preserve">                       </w:t>
                  </w:r>
                  <w:r w:rsidRPr="00F33A6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ÖĞRENME SÜRECİ</w:t>
                  </w:r>
                </w:p>
                <w:p w:rsidR="00AD4C01" w:rsidRPr="008E65BB" w:rsidRDefault="00AD4C01" w:rsidP="008E65B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t>Öğretmen çocuklara “siyah” şiirini okuyarak etkinliğe dikkat çekmeye çalışır.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t>Çocuklarda şiiri öğretmen ile beraber tekrar ederler.</w:t>
                  </w:r>
                </w:p>
                <w:p w:rsidR="00AD4C01" w:rsidRPr="008E65BB" w:rsidRDefault="00AD4C01" w:rsidP="008E65BB">
                  <w:pPr>
                    <w:pStyle w:val="NoSpacing"/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</w:pP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>SİYAH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>gece gibi karanlık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>kömür gibi kapkara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>kömürlükten çıkmışım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>siyahtır bir adımda</w:t>
                  </w:r>
                </w:p>
                <w:p w:rsidR="00AD4C01" w:rsidRPr="008E65BB" w:rsidRDefault="00AD4C01" w:rsidP="008E65BB">
                  <w:pPr>
                    <w:pStyle w:val="NoSpacing"/>
                    <w:jc w:val="both"/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</w:pP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>Şiirin sonunda öğretmen siyah renk ile ilgili bilgiler verir.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 xml:space="preserve"> </w:t>
                  </w: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>(Siyahın tüm renkleri kapattığı,koyu bir renk olduğu vb.) Çevremizde siyah renkte olan nesneler hakkında sohbet edilir çocuklar ile fikir alışverişi yapılır.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 xml:space="preserve"> </w:t>
                  </w: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>(zeytin,karga,kömür vb.)</w:t>
                  </w:r>
                </w:p>
                <w:p w:rsidR="00AD4C01" w:rsidRPr="008E65BB" w:rsidRDefault="00AD4C01" w:rsidP="008E65BB">
                  <w:pPr>
                    <w:pStyle w:val="NoSpacing"/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</w:pPr>
                </w:p>
                <w:p w:rsidR="00AD4C01" w:rsidRPr="008E65BB" w:rsidRDefault="00AD4C01" w:rsidP="008E65BB">
                  <w:pPr>
                    <w:pStyle w:val="NoSpacing"/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</w:pPr>
                  <w:r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 xml:space="preserve">Kara Kedi Şarkısı  CD </w:t>
                  </w: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>’den  çocuklara dinlettirilir.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 xml:space="preserve"> </w:t>
                  </w: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>Siyah kartona çizilmiş kedi şablonları çocuklara dağıtılır.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 xml:space="preserve"> </w:t>
                  </w: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>Çocukların makası doğru tutarak kesmelerine ve kesilen kedilerin çocuklar tarafından süslenmelerine rehberlik edilir.</w:t>
                  </w:r>
                </w:p>
                <w:p w:rsidR="00AD4C01" w:rsidRPr="008E65BB" w:rsidRDefault="00AD4C01" w:rsidP="008E65BB">
                  <w:pPr>
                    <w:pStyle w:val="NoSpacing"/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</w:pPr>
                  <w:r w:rsidRPr="008E65BB"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  <w:t xml:space="preserve"> KARA KEDİ</w:t>
                  </w:r>
                </w:p>
                <w:p w:rsidR="00AD4C01" w:rsidRPr="008E65BB" w:rsidRDefault="00AD4C01" w:rsidP="008E65BB">
                  <w:pPr>
                    <w:pStyle w:val="NoSpacing"/>
                    <w:rPr>
                      <w:rFonts w:ascii="Comic Sans MS" w:hAnsi="Comic Sans MS"/>
                      <w:bCs/>
                      <w:sz w:val="20"/>
                      <w:szCs w:val="20"/>
                      <w:shd w:val="clear" w:color="auto" w:fill="FEFDFD"/>
                    </w:rPr>
                  </w:pP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Güzeller Güzeli Bir Kara Kedi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Tüyleri Simsiyah bir Kömür Gibi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Bir Sağa Bir Sola Zıplar Havaya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Hiç Yerinde Duramaz Bir Lastik Gibi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Miyav Miyav Seni Yaramaz Kedi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Miyav Miyav Yaramaz Kedi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Evin Her Köşesi Ondan Sorulur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Minderin Üstünde Yatak Kurulur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Aşağı Yukarı Yalanıp Durur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Okşayınca Yumulur Hep Gurul Gurul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Miyav Miyav Seni Meraklı Kedi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Miyav Miyav Meraklı Kedi</w:t>
                  </w:r>
                </w:p>
                <w:p w:rsidR="00AD4C01" w:rsidRPr="008E65BB" w:rsidRDefault="00AD4C01" w:rsidP="008E65BB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</w:pPr>
                </w:p>
              </w:txbxContent>
            </v:textbox>
          </v:shape>
        </w:pict>
      </w:r>
    </w:p>
    <w:p w:rsidR="00AD4C01" w:rsidRPr="00BB3A48" w:rsidRDefault="00AD4C0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AD4C01" w:rsidRPr="00BB3A48" w:rsidRDefault="00AD4C01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margin-left:1.15pt;margin-top:341.75pt;width:327.75pt;height:38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AD4C01" w:rsidRPr="007706DB" w:rsidRDefault="00AD4C01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Sınıfta desteklenmesi gereken yetersizliğe sahip bir çocuk varsa bu bölüme gerekli etkinlik uyarlaması yapılmalıdır.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2.6pt;margin-top:300.5pt;width:331.5pt;height:30pt;z-index:251658752;visibility:visible">
            <v:textbox>
              <w:txbxContent>
                <w:p w:rsidR="00AD4C01" w:rsidRDefault="00AD4C01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Ai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 KATILIMI</w:t>
                  </w:r>
                </w:p>
                <w:p w:rsidR="00AD4C01" w:rsidRPr="004720F9" w:rsidRDefault="00AD4C01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1.15pt;margin-top:226.25pt;width:331.5pt;height:6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AD4C01" w:rsidRPr="00F461FE" w:rsidRDefault="00AD4C01" w:rsidP="00F461F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:</w:t>
                  </w:r>
                  <w:r w:rsidRPr="007922A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Makas,pamuk,iplik,karton,yapıştırıcı</w:t>
                  </w:r>
                </w:p>
                <w:p w:rsidR="00AD4C01" w:rsidRPr="00F461FE" w:rsidRDefault="00AD4C01" w:rsidP="00447DD7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SÖZCÜKLER:</w:t>
                  </w:r>
                  <w:r w:rsidRPr="007922A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siyah-kara-</w:t>
                  </w:r>
                </w:p>
                <w:p w:rsidR="00AD4C01" w:rsidRPr="008E65BB" w:rsidRDefault="00AD4C01" w:rsidP="00F461F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 w:rsidRPr="008E65B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SİYAH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RENK</w:t>
                  </w:r>
                </w:p>
                <w:p w:rsidR="00AD4C01" w:rsidRPr="00436F22" w:rsidRDefault="00AD4C01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AD4C01" w:rsidRDefault="00AD4C0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AD4C01" w:rsidRPr="000303FB" w:rsidRDefault="00AD4C0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303FB">
        <w:rPr>
          <w:rFonts w:ascii="Comic Sans MS" w:hAnsi="Comic Sans MS"/>
          <w:sz w:val="20"/>
          <w:szCs w:val="20"/>
        </w:rPr>
        <w:t>Kara ne demektir?</w:t>
      </w:r>
    </w:p>
    <w:p w:rsidR="00AD4C01" w:rsidRPr="000303FB" w:rsidRDefault="00AD4C0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303FB">
        <w:rPr>
          <w:rFonts w:ascii="Comic Sans MS" w:hAnsi="Comic Sans MS"/>
          <w:sz w:val="20"/>
          <w:szCs w:val="20"/>
        </w:rPr>
        <w:t>Sınıfımızda siyah renkteki eşyaları gösterir misin?</w:t>
      </w:r>
    </w:p>
    <w:p w:rsidR="00AD4C01" w:rsidRDefault="00AD4C0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303FB">
        <w:rPr>
          <w:rFonts w:ascii="Comic Sans MS" w:hAnsi="Comic Sans MS"/>
          <w:sz w:val="20"/>
          <w:szCs w:val="20"/>
        </w:rPr>
        <w:t>Söylediğimiz şarkı hoşuna gitti mi?</w:t>
      </w:r>
    </w:p>
    <w:p w:rsidR="00AD4C01" w:rsidRPr="000303FB" w:rsidRDefault="00AD4C0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Siyah renkte bir yiyecek var mı?</w:t>
      </w:r>
    </w:p>
    <w:p w:rsidR="00AD4C01" w:rsidRPr="00890E89" w:rsidRDefault="00AD4C01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rPr>
          <w:rFonts w:ascii="Comic Sans MS" w:hAnsi="Comic Sans MS"/>
          <w:sz w:val="20"/>
          <w:szCs w:val="20"/>
        </w:rPr>
        <w:t>Eğitim seti 5.sayı/16-17-18-19-20. sayfa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AD4C01" w:rsidRDefault="00AD4C0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AD4C01" w:rsidRDefault="00AD4C0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AD4C01" w:rsidRDefault="00AD4C0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AD4C01" w:rsidRDefault="00AD4C0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AD4C01" w:rsidRDefault="00AD4C0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AD4C01" w:rsidRDefault="00AD4C0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AD4C01" w:rsidRDefault="00AD4C01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AD4C0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C01" w:rsidRDefault="00AD4C01" w:rsidP="00806A98">
      <w:pPr>
        <w:spacing w:after="0" w:line="240" w:lineRule="auto"/>
      </w:pPr>
      <w:r>
        <w:separator/>
      </w:r>
    </w:p>
  </w:endnote>
  <w:endnote w:type="continuationSeparator" w:id="0">
    <w:p w:rsidR="00AD4C01" w:rsidRDefault="00AD4C0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C01" w:rsidRDefault="00AD4C01">
    <w:pPr>
      <w:pStyle w:val="Footer"/>
    </w:pPr>
  </w:p>
  <w:p w:rsidR="00AD4C01" w:rsidRDefault="00AD4C01">
    <w:pPr>
      <w:pStyle w:val="Footer"/>
    </w:pPr>
  </w:p>
  <w:p w:rsidR="00AD4C01" w:rsidRDefault="00AD4C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C01" w:rsidRDefault="00AD4C01" w:rsidP="00806A98">
      <w:pPr>
        <w:spacing w:after="0" w:line="240" w:lineRule="auto"/>
      </w:pPr>
      <w:r>
        <w:separator/>
      </w:r>
    </w:p>
  </w:footnote>
  <w:footnote w:type="continuationSeparator" w:id="0">
    <w:p w:rsidR="00AD4C01" w:rsidRDefault="00AD4C0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C2F84D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E94AB9"/>
    <w:multiLevelType w:val="hybridMultilevel"/>
    <w:tmpl w:val="D1B2333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63283"/>
    <w:multiLevelType w:val="hybridMultilevel"/>
    <w:tmpl w:val="237CAA98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B315FFA"/>
    <w:multiLevelType w:val="hybridMultilevel"/>
    <w:tmpl w:val="BB1E15F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400F2B"/>
    <w:multiLevelType w:val="hybridMultilevel"/>
    <w:tmpl w:val="09ECEA84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9"/>
  </w:num>
  <w:num w:numId="4">
    <w:abstractNumId w:val="7"/>
  </w:num>
  <w:num w:numId="5">
    <w:abstractNumId w:val="16"/>
  </w:num>
  <w:num w:numId="6">
    <w:abstractNumId w:val="1"/>
  </w:num>
  <w:num w:numId="7">
    <w:abstractNumId w:val="15"/>
  </w:num>
  <w:num w:numId="8">
    <w:abstractNumId w:val="12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4"/>
  </w:num>
  <w:num w:numId="14">
    <w:abstractNumId w:val="17"/>
  </w:num>
  <w:num w:numId="15">
    <w:abstractNumId w:val="11"/>
  </w:num>
  <w:num w:numId="16">
    <w:abstractNumId w:val="10"/>
  </w:num>
  <w:num w:numId="17">
    <w:abstractNumId w:val="0"/>
  </w:num>
  <w:num w:numId="18">
    <w:abstractNumId w:val="20"/>
  </w:num>
  <w:num w:numId="19">
    <w:abstractNumId w:val="9"/>
  </w:num>
  <w:num w:numId="20">
    <w:abstractNumId w:val="8"/>
  </w:num>
  <w:num w:numId="21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3FB"/>
    <w:rsid w:val="000306BF"/>
    <w:rsid w:val="000340B7"/>
    <w:rsid w:val="00060B9A"/>
    <w:rsid w:val="000614C2"/>
    <w:rsid w:val="000867DE"/>
    <w:rsid w:val="000F3B1A"/>
    <w:rsid w:val="00113F35"/>
    <w:rsid w:val="00150544"/>
    <w:rsid w:val="0015787C"/>
    <w:rsid w:val="001603FB"/>
    <w:rsid w:val="00165788"/>
    <w:rsid w:val="00174619"/>
    <w:rsid w:val="001768DA"/>
    <w:rsid w:val="0018560E"/>
    <w:rsid w:val="001A45E0"/>
    <w:rsid w:val="001D0122"/>
    <w:rsid w:val="001D1B9D"/>
    <w:rsid w:val="001F341C"/>
    <w:rsid w:val="001F4B0C"/>
    <w:rsid w:val="002134AD"/>
    <w:rsid w:val="00216154"/>
    <w:rsid w:val="002177E3"/>
    <w:rsid w:val="002201E3"/>
    <w:rsid w:val="002249DD"/>
    <w:rsid w:val="00234578"/>
    <w:rsid w:val="00242B6F"/>
    <w:rsid w:val="00274FE3"/>
    <w:rsid w:val="00295171"/>
    <w:rsid w:val="002A1BCC"/>
    <w:rsid w:val="002B5687"/>
    <w:rsid w:val="002C40DB"/>
    <w:rsid w:val="0030759F"/>
    <w:rsid w:val="00382F38"/>
    <w:rsid w:val="00395D82"/>
    <w:rsid w:val="003A2AC5"/>
    <w:rsid w:val="003B0C19"/>
    <w:rsid w:val="003B30BC"/>
    <w:rsid w:val="003C0F4A"/>
    <w:rsid w:val="003C2D3A"/>
    <w:rsid w:val="003E254C"/>
    <w:rsid w:val="003E2B2A"/>
    <w:rsid w:val="00411C7A"/>
    <w:rsid w:val="00430623"/>
    <w:rsid w:val="00436F22"/>
    <w:rsid w:val="00445C4B"/>
    <w:rsid w:val="00446ED2"/>
    <w:rsid w:val="00447DD7"/>
    <w:rsid w:val="00455396"/>
    <w:rsid w:val="00464920"/>
    <w:rsid w:val="004720F9"/>
    <w:rsid w:val="00477654"/>
    <w:rsid w:val="00497BC7"/>
    <w:rsid w:val="004A1FF3"/>
    <w:rsid w:val="004C2E48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1290"/>
    <w:rsid w:val="005C3EC7"/>
    <w:rsid w:val="005C5442"/>
    <w:rsid w:val="005D118F"/>
    <w:rsid w:val="005D35FA"/>
    <w:rsid w:val="006056C9"/>
    <w:rsid w:val="00606432"/>
    <w:rsid w:val="00606435"/>
    <w:rsid w:val="0062279E"/>
    <w:rsid w:val="0064489B"/>
    <w:rsid w:val="00656693"/>
    <w:rsid w:val="00665CAB"/>
    <w:rsid w:val="0068315E"/>
    <w:rsid w:val="006836CC"/>
    <w:rsid w:val="006B0347"/>
    <w:rsid w:val="006C2A72"/>
    <w:rsid w:val="006D28C4"/>
    <w:rsid w:val="006D6401"/>
    <w:rsid w:val="006D6FD2"/>
    <w:rsid w:val="006E2F84"/>
    <w:rsid w:val="00725CCE"/>
    <w:rsid w:val="00764F63"/>
    <w:rsid w:val="007706DB"/>
    <w:rsid w:val="00780C93"/>
    <w:rsid w:val="007922A6"/>
    <w:rsid w:val="007E2DF0"/>
    <w:rsid w:val="00801C8B"/>
    <w:rsid w:val="00806A98"/>
    <w:rsid w:val="00823083"/>
    <w:rsid w:val="008322D0"/>
    <w:rsid w:val="008432E8"/>
    <w:rsid w:val="0085733F"/>
    <w:rsid w:val="008637FB"/>
    <w:rsid w:val="00884AAC"/>
    <w:rsid w:val="00890E89"/>
    <w:rsid w:val="008978B2"/>
    <w:rsid w:val="008B7296"/>
    <w:rsid w:val="008E20FE"/>
    <w:rsid w:val="008E65BB"/>
    <w:rsid w:val="009117FF"/>
    <w:rsid w:val="0092742D"/>
    <w:rsid w:val="009319CC"/>
    <w:rsid w:val="009322A4"/>
    <w:rsid w:val="009367C8"/>
    <w:rsid w:val="00942E94"/>
    <w:rsid w:val="00954DBC"/>
    <w:rsid w:val="00997873"/>
    <w:rsid w:val="009A20AC"/>
    <w:rsid w:val="009A586A"/>
    <w:rsid w:val="009B3944"/>
    <w:rsid w:val="009E7F2D"/>
    <w:rsid w:val="00A0112F"/>
    <w:rsid w:val="00A10CBE"/>
    <w:rsid w:val="00A137A6"/>
    <w:rsid w:val="00A16277"/>
    <w:rsid w:val="00A27054"/>
    <w:rsid w:val="00A43E7D"/>
    <w:rsid w:val="00A46943"/>
    <w:rsid w:val="00A62724"/>
    <w:rsid w:val="00A70267"/>
    <w:rsid w:val="00A85CB0"/>
    <w:rsid w:val="00A93841"/>
    <w:rsid w:val="00AA3AE6"/>
    <w:rsid w:val="00AB6F67"/>
    <w:rsid w:val="00AC4113"/>
    <w:rsid w:val="00AD00DF"/>
    <w:rsid w:val="00AD188D"/>
    <w:rsid w:val="00AD4C01"/>
    <w:rsid w:val="00AE2455"/>
    <w:rsid w:val="00AE611F"/>
    <w:rsid w:val="00B131D1"/>
    <w:rsid w:val="00B4154D"/>
    <w:rsid w:val="00B50A47"/>
    <w:rsid w:val="00B62773"/>
    <w:rsid w:val="00B64698"/>
    <w:rsid w:val="00B67CE3"/>
    <w:rsid w:val="00B8535C"/>
    <w:rsid w:val="00BA482B"/>
    <w:rsid w:val="00BB3A48"/>
    <w:rsid w:val="00BC6104"/>
    <w:rsid w:val="00BE067A"/>
    <w:rsid w:val="00C110B3"/>
    <w:rsid w:val="00C3789F"/>
    <w:rsid w:val="00C644FA"/>
    <w:rsid w:val="00C66B23"/>
    <w:rsid w:val="00C7121C"/>
    <w:rsid w:val="00C903B4"/>
    <w:rsid w:val="00CA20A7"/>
    <w:rsid w:val="00CB73A3"/>
    <w:rsid w:val="00CE6E6F"/>
    <w:rsid w:val="00D73AC4"/>
    <w:rsid w:val="00D94A26"/>
    <w:rsid w:val="00DF7DB9"/>
    <w:rsid w:val="00E1402F"/>
    <w:rsid w:val="00E4402B"/>
    <w:rsid w:val="00E47557"/>
    <w:rsid w:val="00E506F0"/>
    <w:rsid w:val="00E614B8"/>
    <w:rsid w:val="00E74460"/>
    <w:rsid w:val="00E823BB"/>
    <w:rsid w:val="00E8439E"/>
    <w:rsid w:val="00E9611D"/>
    <w:rsid w:val="00EA76AB"/>
    <w:rsid w:val="00EC6C15"/>
    <w:rsid w:val="00ED34F9"/>
    <w:rsid w:val="00ED6BD1"/>
    <w:rsid w:val="00ED7DEF"/>
    <w:rsid w:val="00EE47F4"/>
    <w:rsid w:val="00EF1A06"/>
    <w:rsid w:val="00F063B9"/>
    <w:rsid w:val="00F12C2C"/>
    <w:rsid w:val="00F25426"/>
    <w:rsid w:val="00F300A9"/>
    <w:rsid w:val="00F33A63"/>
    <w:rsid w:val="00F41E99"/>
    <w:rsid w:val="00F461FE"/>
    <w:rsid w:val="00F53DE0"/>
    <w:rsid w:val="00F61B8B"/>
    <w:rsid w:val="00F621D5"/>
    <w:rsid w:val="00F659F1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character" w:styleId="Strong">
    <w:name w:val="Strong"/>
    <w:basedOn w:val="DefaultParagraphFont"/>
    <w:uiPriority w:val="99"/>
    <w:qFormat/>
    <w:rsid w:val="005D118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1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</Pages>
  <Words>176</Words>
  <Characters>1006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2016-07-06T10:42:00Z</dcterms:created>
  <dcterms:modified xsi:type="dcterms:W3CDTF">2016-08-28T22:27:00Z</dcterms:modified>
</cp:coreProperties>
</file>